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 Helens South and Whiston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 Helens South and Whiston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 Helens South and Whiston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 Helens South and Whiston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 Helens South and Whiston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 Helens South and Whiston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St Helens South and Whiston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 Helens South and Whiston is estimated to be </w:t>
      </w:r>
      <w:r w:rsidRPr="00773DF7">
        <w:rPr>
          <w:rFonts w:ascii="Libre Franklin Light" w:eastAsia="Times New Roman" w:hAnsi="Libre Franklin Light" w:cs="Calibri Light"/>
          <w:b/>
          <w:bCs/>
          <w:color w:val="C45911" w:themeColor="accent2" w:themeShade="BF"/>
        </w:rPr>
        <w:t xml:space="preserve">£2,024,349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 Helens South and Whiston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Helens South and Whiston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Helens South and Whiston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 Helens South and Whiston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 Helens South and Whi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 Helens South and Whiston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 Helens South and Whi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 Helens South and Whiston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Helens South and Whiston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 Helens South and Whi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 Helens South and Whiston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 Helens South and Whiston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Helens South and Whiston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 Helens South and Whiston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 Helens South and Whiston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 Helens South and Whiston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£2,024,349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 Helens South and Whiston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£32,973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£681,907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£48,849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£13,739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£1,221,693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£2,024,349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 Helens South and Whiston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 Helens South and Whiston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 South and Whiston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 South and Whiston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 South and Whiston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 South and Whiston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 Helens South and Whiston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 Helens South and Whiston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Helens South and Whiston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Helens South and Whiston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 Helens South and Whiston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 Helens South and Whiston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90AEEFC-E4AD-4741-82BB-CB602344358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